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6159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SCOTTON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fl.1459)</w:t>
      </w:r>
    </w:p>
    <w:p w14:paraId="59E468C0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2A936A4A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</w:p>
    <w:p w14:paraId="746158DE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</w:p>
    <w:p w14:paraId="559B417F" w14:textId="77777777" w:rsidR="00B360FA" w:rsidRDefault="00B360FA" w:rsidP="00B360F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17 May1459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Constable.</w:t>
      </w:r>
    </w:p>
    <w:p w14:paraId="402C80ED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065ACB22" w14:textId="77777777" w:rsidR="00B360FA" w:rsidRDefault="00B360FA" w:rsidP="00B360F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642F9251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</w:p>
    <w:p w14:paraId="100D2BC2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</w:p>
    <w:p w14:paraId="64546E64" w14:textId="77777777" w:rsidR="00B360FA" w:rsidRDefault="00B360FA" w:rsidP="00B360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4C0C8C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2CB4" w14:textId="77777777" w:rsidR="00B360FA" w:rsidRDefault="00B360FA" w:rsidP="009139A6">
      <w:r>
        <w:separator/>
      </w:r>
    </w:p>
  </w:endnote>
  <w:endnote w:type="continuationSeparator" w:id="0">
    <w:p w14:paraId="4AFB8C37" w14:textId="77777777" w:rsidR="00B360FA" w:rsidRDefault="00B360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A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06B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24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D716" w14:textId="77777777" w:rsidR="00B360FA" w:rsidRDefault="00B360FA" w:rsidP="009139A6">
      <w:r>
        <w:separator/>
      </w:r>
    </w:p>
  </w:footnote>
  <w:footnote w:type="continuationSeparator" w:id="0">
    <w:p w14:paraId="466B0A72" w14:textId="77777777" w:rsidR="00B360FA" w:rsidRDefault="00B360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1D4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E9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0D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0F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60F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906E2"/>
  <w15:chartTrackingRefBased/>
  <w15:docId w15:val="{9B39DEA4-A6A9-4177-929C-6629F7FE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2023-12-26T07:35:00Z</dcterms:created>
  <dcterms:modified xsi:type="dcterms:W3CDTF">2023-12-26T07:36:00Z</dcterms:modified>
</cp:coreProperties>
</file>